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>(  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>(  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F2F78">
        <w:rPr>
          <w:rFonts w:cs="Arial"/>
          <w:b/>
          <w:caps/>
          <w:sz w:val="28"/>
          <w:szCs w:val="28"/>
        </w:rPr>
        <w:t>318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9E52D5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E52D5">
              <w:rPr>
                <w:rFonts w:cs="Arial"/>
                <w:sz w:val="20"/>
                <w:szCs w:val="20"/>
              </w:rPr>
              <w:t>À EDP, solicitando a poda de árvore cujos galhos se entrelaçam à fiação da rede de energia elétrica na Rua da Imprensa, defronte do nº 504, no Parque Meia Lua, em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9E52D5" w:rsidRPr="009E52D5">
        <w:rPr>
          <w:rFonts w:cs="Arial"/>
        </w:rPr>
        <w:t>à EDP solicitando a poda de árvore cujos galhos se entrelaçam à fiação da rede de energia elétrica na Rua da Imprensa, defronte do nº 504, no Parque Meia Lua, em Jacareí.</w:t>
      </w:r>
    </w:p>
    <w:p w:rsidR="009E52D5" w:rsidRPr="00DA5201" w:rsidRDefault="009E52D5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9E52D5" w:rsidRPr="009E52D5">
        <w:rPr>
          <w:rFonts w:cs="Arial"/>
        </w:rPr>
        <w:t>concessionária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9E52D5" w:rsidRDefault="00700086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9E52D5">
        <w:rPr>
          <w:rFonts w:cs="Arial"/>
        </w:rPr>
        <w:t>26 de agosto de 2020.</w:t>
      </w:r>
    </w:p>
    <w:p w:rsidR="009E52D5" w:rsidRDefault="009E52D5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E52D5" w:rsidRDefault="009E52D5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E52D5" w:rsidRPr="005D429C" w:rsidRDefault="009E52D5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E52D5" w:rsidRDefault="009E52D5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DEM</w:t>
      </w:r>
    </w:p>
    <w:p w:rsidR="009E52D5" w:rsidRDefault="009E52D5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9E52D5" w:rsidRDefault="009E52D5" w:rsidP="009E52D5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44151A3A">
            <wp:extent cx="2933700" cy="2202180"/>
            <wp:effectExtent l="0" t="0" r="0" b="762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202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ja-JP"/>
        </w:rPr>
        <w:drawing>
          <wp:inline distT="0" distB="0" distL="0" distR="0" wp14:anchorId="007A19CC">
            <wp:extent cx="2933700" cy="2202180"/>
            <wp:effectExtent l="0" t="0" r="0" b="762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202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52D5" w:rsidRPr="00F17248" w:rsidRDefault="009E52D5" w:rsidP="009E52D5">
      <w:pPr>
        <w:pStyle w:val="Pr-Fotos"/>
      </w:pPr>
      <w:bookmarkStart w:id="0" w:name="_GoBack"/>
      <w:bookmarkEnd w:id="0"/>
      <w:r>
        <w:rPr>
          <w:noProof/>
          <w:lang w:eastAsia="ja-JP"/>
        </w:rPr>
        <w:drawing>
          <wp:inline distT="0" distB="0" distL="0" distR="0" wp14:anchorId="279FADC0">
            <wp:extent cx="5379720" cy="585216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720" cy="5852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E52D5" w:rsidRPr="00F17248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ACC" w:rsidRDefault="00465ACC">
      <w:r>
        <w:separator/>
      </w:r>
    </w:p>
  </w:endnote>
  <w:endnote w:type="continuationSeparator" w:id="0">
    <w:p w:rsidR="00465ACC" w:rsidRDefault="0046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ACC" w:rsidRDefault="00465ACC">
      <w:r>
        <w:separator/>
      </w:r>
    </w:p>
  </w:footnote>
  <w:footnote w:type="continuationSeparator" w:id="0">
    <w:p w:rsidR="00465ACC" w:rsidRDefault="00465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9E52D5">
      <w:rPr>
        <w:rFonts w:cs="Arial"/>
        <w:b/>
        <w:sz w:val="20"/>
        <w:szCs w:val="20"/>
        <w:u w:val="single"/>
      </w:rPr>
      <w:t>318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9E52D5" w:rsidRPr="009E52D5">
      <w:rPr>
        <w:rFonts w:cs="Arial"/>
        <w:b/>
        <w:sz w:val="20"/>
        <w:szCs w:val="20"/>
        <w:u w:val="single"/>
      </w:rPr>
      <w:t xml:space="preserve"> - Vereador Valmir do Parque Meia Lua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A3F7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A3F7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3FDB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65ACC"/>
    <w:rsid w:val="00480DFB"/>
    <w:rsid w:val="00487D64"/>
    <w:rsid w:val="00493115"/>
    <w:rsid w:val="004B0D8D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A3F72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52D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30E53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8365B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2F78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3C1E7-44F4-4815-AF0D-67F708A97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126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2020-08-24T11:36:00Z</cp:lastPrinted>
  <dcterms:created xsi:type="dcterms:W3CDTF">2020-08-24T11:36:00Z</dcterms:created>
  <dcterms:modified xsi:type="dcterms:W3CDTF">2020-08-24T11:36:00Z</dcterms:modified>
</cp:coreProperties>
</file>